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2DAAD23" w:rsidR="00F372C9" w:rsidRPr="00B552DB" w:rsidRDefault="00E07AED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07AED">
              <w:rPr>
                <w:rFonts w:ascii="Calibri Light" w:hAnsi="Calibri Light" w:cs="Calibri Light"/>
                <w:b/>
              </w:rPr>
              <w:t>Lengvųjų automobilių (padidinto pravažumo) pirkimas (PPR-833)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20E85" w14:textId="77777777" w:rsidR="00AA6E12" w:rsidRDefault="00AA6E12">
      <w:pPr>
        <w:spacing w:after="0" w:line="240" w:lineRule="auto"/>
      </w:pPr>
      <w:r>
        <w:separator/>
      </w:r>
    </w:p>
  </w:endnote>
  <w:endnote w:type="continuationSeparator" w:id="0">
    <w:p w14:paraId="6469B38B" w14:textId="77777777" w:rsidR="00AA6E12" w:rsidRDefault="00AA6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1C143" w14:textId="77777777" w:rsidR="00AA6E12" w:rsidRDefault="00AA6E12">
      <w:pPr>
        <w:spacing w:after="0" w:line="240" w:lineRule="auto"/>
      </w:pPr>
      <w:r>
        <w:separator/>
      </w:r>
    </w:p>
  </w:footnote>
  <w:footnote w:type="continuationSeparator" w:id="0">
    <w:p w14:paraId="48549E6F" w14:textId="77777777" w:rsidR="00AA6E12" w:rsidRDefault="00AA6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A55DA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23EFE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A6E12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07AED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3CB1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22</TotalTime>
  <Pages>1</Pages>
  <Words>1437</Words>
  <Characters>820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Evaldas Stadalius</cp:lastModifiedBy>
  <cp:revision>22</cp:revision>
  <cp:lastPrinted>2021-01-19T12:06:00Z</cp:lastPrinted>
  <dcterms:created xsi:type="dcterms:W3CDTF">2023-01-03T07:25:00Z</dcterms:created>
  <dcterms:modified xsi:type="dcterms:W3CDTF">2025-10-01T08:39:00Z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